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20F251A7" w14:textId="17759EA6" w:rsidR="00A55FFB" w:rsidRDefault="00A55FFB" w:rsidP="00A55FFB">
      <w:pPr>
        <w:rPr>
          <w:rFonts w:cs="Arial"/>
        </w:rPr>
      </w:pPr>
      <w:r w:rsidRPr="0029386F">
        <w:rPr>
          <w:rFonts w:cs="Arial"/>
        </w:rPr>
        <w:t xml:space="preserve">Številka: </w:t>
      </w:r>
      <w:r w:rsidR="00A81457" w:rsidRPr="008635E1">
        <w:rPr>
          <w:rFonts w:cs="Arial"/>
        </w:rPr>
        <w:t>430</w:t>
      </w:r>
      <w:r w:rsidR="004C2B0A">
        <w:rPr>
          <w:rFonts w:cs="Arial"/>
        </w:rPr>
        <w:t>1</w:t>
      </w:r>
      <w:r w:rsidR="00A81457" w:rsidRPr="008635E1">
        <w:rPr>
          <w:rFonts w:cs="Arial"/>
        </w:rPr>
        <w:t>-00</w:t>
      </w:r>
      <w:r w:rsidR="00825629">
        <w:rPr>
          <w:rFonts w:cs="Arial"/>
        </w:rPr>
        <w:t>39</w:t>
      </w:r>
      <w:r w:rsidR="00A81457" w:rsidRPr="008635E1">
        <w:rPr>
          <w:rFonts w:cs="Arial"/>
        </w:rPr>
        <w:t>/2023</w:t>
      </w:r>
    </w:p>
    <w:p w14:paraId="497089F0" w14:textId="0A6B14AA" w:rsidR="009C7203" w:rsidRDefault="009C7203" w:rsidP="00A55FFB">
      <w:pPr>
        <w:rPr>
          <w:rFonts w:cs="Arial"/>
        </w:rPr>
      </w:pPr>
      <w:r>
        <w:rPr>
          <w:rFonts w:cs="Arial"/>
        </w:rPr>
        <w:t>JN</w:t>
      </w:r>
      <w:r w:rsidR="007F6339">
        <w:rPr>
          <w:rFonts w:cs="Arial"/>
        </w:rPr>
        <w:t xml:space="preserve"> BR</w:t>
      </w:r>
      <w:r>
        <w:rPr>
          <w:rFonts w:cs="Arial"/>
        </w:rPr>
        <w:t>:</w:t>
      </w:r>
      <w:r w:rsidR="00A81457" w:rsidRPr="00A81457">
        <w:rPr>
          <w:rFonts w:cs="Arial"/>
        </w:rPr>
        <w:t xml:space="preserve"> </w:t>
      </w:r>
      <w:r w:rsidR="00A81457" w:rsidRPr="008635E1">
        <w:rPr>
          <w:rFonts w:cs="Arial"/>
        </w:rPr>
        <w:t>2023-</w:t>
      </w:r>
      <w:r w:rsidR="00BA6C9A">
        <w:rPr>
          <w:rFonts w:cs="Arial"/>
        </w:rPr>
        <w:t>2</w:t>
      </w:r>
      <w:r w:rsidR="00825629">
        <w:rPr>
          <w:rFonts w:cs="Arial"/>
        </w:rPr>
        <w:t>71</w:t>
      </w:r>
      <w:bookmarkStart w:id="0" w:name="_GoBack"/>
      <w:bookmarkEnd w:id="0"/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7C1FE95C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657A7">
        <w:rPr>
          <w:rFonts w:cs="Arial"/>
          <w:b/>
        </w:rPr>
        <w:t>GLAVNEGA PONUDNIKA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9E106F8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667ED12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7F4AA912" w14:textId="3E2BB72E" w:rsidR="00D57EE7" w:rsidRDefault="00D57EE7" w:rsidP="001F0BA2">
      <w:pPr>
        <w:tabs>
          <w:tab w:val="left" w:pos="1083"/>
        </w:tabs>
        <w:rPr>
          <w:rFonts w:cs="Arial"/>
        </w:rPr>
      </w:pPr>
    </w:p>
    <w:p w14:paraId="0C09B32A" w14:textId="75F26A13" w:rsidR="004B39D7" w:rsidRDefault="004B39D7" w:rsidP="001F0BA2">
      <w:pPr>
        <w:tabs>
          <w:tab w:val="left" w:pos="1083"/>
        </w:tabs>
        <w:rPr>
          <w:rFonts w:cs="Arial"/>
        </w:rPr>
      </w:pPr>
    </w:p>
    <w:p w14:paraId="3D73FCBD" w14:textId="77777777" w:rsidR="00FE6AB8" w:rsidRPr="00DA1A30" w:rsidRDefault="00FE6AB8" w:rsidP="00FE6AB8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ZAVAROVALNA DOKUMENTACIJA</w:t>
      </w:r>
    </w:p>
    <w:p w14:paraId="25B3BDF9" w14:textId="4BE9A5C4" w:rsidR="00FE6AB8" w:rsidRPr="00DA1A30" w:rsidRDefault="00FE6AB8" w:rsidP="00A7320A">
      <w:pPr>
        <w:pStyle w:val="Telobesedila2"/>
        <w:spacing w:after="0" w:line="240" w:lineRule="auto"/>
        <w:jc w:val="both"/>
        <w:rPr>
          <w:rFonts w:cs="Arial"/>
          <w:i/>
          <w:sz w:val="18"/>
          <w:szCs w:val="18"/>
        </w:rPr>
      </w:pPr>
      <w:r w:rsidRPr="00DA1A30">
        <w:rPr>
          <w:rFonts w:cs="Arial"/>
        </w:rPr>
        <w:t>Izjavljamo, da bomo, v primeru da bomo izbrani po predmetnem javnem naročilu, skladno z določili</w:t>
      </w:r>
      <w:r w:rsidR="00B1389C" w:rsidRPr="00DA1A30">
        <w:rPr>
          <w:rFonts w:cs="Arial"/>
        </w:rPr>
        <w:t>,</w:t>
      </w:r>
      <w:r w:rsidRPr="00DA1A30">
        <w:rPr>
          <w:rFonts w:cs="Arial"/>
        </w:rPr>
        <w:t xml:space="preserve"> </w:t>
      </w:r>
      <w:r w:rsidR="00A7320A" w:rsidRPr="00DA1A30">
        <w:rPr>
          <w:rFonts w:cs="Arial"/>
        </w:rPr>
        <w:t xml:space="preserve">navedenimi </w:t>
      </w:r>
      <w:r w:rsidRPr="00DA1A30">
        <w:rPr>
          <w:rFonts w:cs="Arial"/>
        </w:rPr>
        <w:t>v osnutku pogodbe (obrazec OBR – 2.17</w:t>
      </w:r>
      <w:r w:rsidR="00344558" w:rsidRPr="00DA1A30">
        <w:rPr>
          <w:rFonts w:cs="Arial"/>
        </w:rPr>
        <w:t>.1</w:t>
      </w:r>
      <w:r w:rsidR="00206652" w:rsidRPr="00DA1A30">
        <w:rPr>
          <w:rFonts w:cs="Arial"/>
        </w:rPr>
        <w:t xml:space="preserve"> in OBR – 2.17</w:t>
      </w:r>
      <w:r w:rsidR="00344558" w:rsidRPr="00DA1A30">
        <w:rPr>
          <w:rFonts w:cs="Arial"/>
        </w:rPr>
        <w:t>.2</w:t>
      </w:r>
      <w:r w:rsidRPr="00DA1A30">
        <w:rPr>
          <w:rFonts w:cs="Arial"/>
        </w:rPr>
        <w:t>)</w:t>
      </w:r>
      <w:r w:rsidR="00A7320A" w:rsidRPr="00DA1A30">
        <w:rPr>
          <w:rFonts w:cs="Arial"/>
        </w:rPr>
        <w:t>,</w:t>
      </w:r>
      <w:r w:rsidRPr="00DA1A30">
        <w:rPr>
          <w:rFonts w:cs="Arial"/>
        </w:rPr>
        <w:t xml:space="preserve"> predložili naročniku zahtevano zavarovalno dokumentacijo. </w:t>
      </w:r>
    </w:p>
    <w:p w14:paraId="0B279139" w14:textId="0BA7B1DE" w:rsidR="00D57EE7" w:rsidRPr="00DA1A30" w:rsidRDefault="00D57EE7" w:rsidP="00D57EE7">
      <w:pPr>
        <w:jc w:val="both"/>
        <w:rPr>
          <w:rFonts w:cs="Arial"/>
        </w:rPr>
      </w:pPr>
    </w:p>
    <w:p w14:paraId="259CD7CF" w14:textId="7D45D1FC" w:rsidR="00931B30" w:rsidRPr="00DA1A30" w:rsidRDefault="00931B30" w:rsidP="00931B30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IZJAVA – DRUGO:</w:t>
      </w:r>
    </w:p>
    <w:p w14:paraId="6325648D" w14:textId="4B7EF559" w:rsidR="00931B30" w:rsidRPr="00DA1A30" w:rsidRDefault="00931B30" w:rsidP="00A90BAF">
      <w:pPr>
        <w:tabs>
          <w:tab w:val="left" w:pos="142"/>
        </w:tabs>
        <w:jc w:val="both"/>
        <w:rPr>
          <w:rFonts w:cs="Arial"/>
        </w:rPr>
      </w:pPr>
      <w:r w:rsidRPr="00DA1A30">
        <w:rPr>
          <w:rFonts w:cs="Arial"/>
        </w:rPr>
        <w:t>Izjavljamo, da nismo bili pravnomočno kaznovani za prekršek iz 22. člena Zakona o blagovnih rezervah (Uradni list RS, št. 60/1995, 38/1999, 50/2004, 86/2009, 83/2012, 152/2020 - ZZUOOP, 203/2020 - ZIUPOPDVE, 121/2022 – ZUOKPOE) ter da nimamo neizpolnjenih obveznosti do naročnika dalj kot trideset dni (2. odstavek 18. člena Zakona o blagovnih rezervah, Uradni list RS, št. 60/1995, 38/1999, 50/2004, 86/2009, 83/2012, 152/2020 - ZZUOOP, 203/2020 - ZIUPOPDVE, 121/2022 - ZUOKPOE).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DA1A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1B3426BE" w14:textId="0B9ACDFC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7BE" w16cex:dateUtc="2023-03-24T13:52:00Z"/>
  <w16cex:commentExtensible w16cex:durableId="27CBDACC" w16cex:dateUtc="2023-03-27T07:0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F81042" w14:textId="77777777" w:rsidR="00C273F9" w:rsidRDefault="00C273F9">
      <w:r>
        <w:separator/>
      </w:r>
    </w:p>
  </w:endnote>
  <w:endnote w:type="continuationSeparator" w:id="0">
    <w:p w14:paraId="3FE5907F" w14:textId="77777777" w:rsidR="00C273F9" w:rsidRDefault="00C27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67BE0B97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DA1A30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DA1A30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3D4E778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A1A3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A1A3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23C2D8" w14:textId="77777777" w:rsidR="00C273F9" w:rsidRDefault="00C273F9">
      <w:r>
        <w:separator/>
      </w:r>
    </w:p>
  </w:footnote>
  <w:footnote w:type="continuationSeparator" w:id="0">
    <w:p w14:paraId="0ABD8668" w14:textId="77777777" w:rsidR="00C273F9" w:rsidRDefault="00C273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7AA7AC22" w:rsidR="00C0552D" w:rsidRPr="005D6367" w:rsidRDefault="005D6367" w:rsidP="004C2B0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4C2B0A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06A4FD5D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3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43A"/>
    <w:rsid w:val="00013B00"/>
    <w:rsid w:val="00015B5A"/>
    <w:rsid w:val="00036A6D"/>
    <w:rsid w:val="000412BC"/>
    <w:rsid w:val="00041EB9"/>
    <w:rsid w:val="00042D0E"/>
    <w:rsid w:val="000449E2"/>
    <w:rsid w:val="00046CE2"/>
    <w:rsid w:val="0005065F"/>
    <w:rsid w:val="00050D00"/>
    <w:rsid w:val="00056D73"/>
    <w:rsid w:val="000576FB"/>
    <w:rsid w:val="00080859"/>
    <w:rsid w:val="00095E4B"/>
    <w:rsid w:val="00096243"/>
    <w:rsid w:val="00096BE4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233B"/>
    <w:rsid w:val="0020478A"/>
    <w:rsid w:val="00206652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4558"/>
    <w:rsid w:val="0035043A"/>
    <w:rsid w:val="00352AF3"/>
    <w:rsid w:val="00363776"/>
    <w:rsid w:val="00367250"/>
    <w:rsid w:val="00370866"/>
    <w:rsid w:val="0037231D"/>
    <w:rsid w:val="0037290D"/>
    <w:rsid w:val="003804FF"/>
    <w:rsid w:val="00380FBB"/>
    <w:rsid w:val="003B31CD"/>
    <w:rsid w:val="003B36FC"/>
    <w:rsid w:val="003C0B6A"/>
    <w:rsid w:val="003C23F9"/>
    <w:rsid w:val="003C485B"/>
    <w:rsid w:val="003D1272"/>
    <w:rsid w:val="003D6234"/>
    <w:rsid w:val="003E2242"/>
    <w:rsid w:val="003E4CFC"/>
    <w:rsid w:val="003E5C55"/>
    <w:rsid w:val="003F0DE7"/>
    <w:rsid w:val="003F4DE6"/>
    <w:rsid w:val="00406373"/>
    <w:rsid w:val="0043532D"/>
    <w:rsid w:val="0044138F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C2B0A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22F"/>
    <w:rsid w:val="007674BD"/>
    <w:rsid w:val="00767A5A"/>
    <w:rsid w:val="00772F7B"/>
    <w:rsid w:val="00780396"/>
    <w:rsid w:val="00782B3D"/>
    <w:rsid w:val="0078319E"/>
    <w:rsid w:val="00783525"/>
    <w:rsid w:val="007838D2"/>
    <w:rsid w:val="007912B4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25629"/>
    <w:rsid w:val="00833180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16DB7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475BF"/>
    <w:rsid w:val="00B528B4"/>
    <w:rsid w:val="00B52BF2"/>
    <w:rsid w:val="00B5369B"/>
    <w:rsid w:val="00B538F5"/>
    <w:rsid w:val="00B661E3"/>
    <w:rsid w:val="00B67E2C"/>
    <w:rsid w:val="00B77694"/>
    <w:rsid w:val="00B81892"/>
    <w:rsid w:val="00B86392"/>
    <w:rsid w:val="00B86882"/>
    <w:rsid w:val="00B900EC"/>
    <w:rsid w:val="00B9309E"/>
    <w:rsid w:val="00B930C3"/>
    <w:rsid w:val="00BA2C4A"/>
    <w:rsid w:val="00BA6C9A"/>
    <w:rsid w:val="00BB3939"/>
    <w:rsid w:val="00BC00ED"/>
    <w:rsid w:val="00BC2412"/>
    <w:rsid w:val="00BC29DD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273F9"/>
    <w:rsid w:val="00C340B6"/>
    <w:rsid w:val="00C468BF"/>
    <w:rsid w:val="00C565DD"/>
    <w:rsid w:val="00C5660B"/>
    <w:rsid w:val="00C64A95"/>
    <w:rsid w:val="00C82B34"/>
    <w:rsid w:val="00C9531D"/>
    <w:rsid w:val="00C97729"/>
    <w:rsid w:val="00CA4B3E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B00"/>
    <w:rsid w:val="00D83E17"/>
    <w:rsid w:val="00D84490"/>
    <w:rsid w:val="00D92C6A"/>
    <w:rsid w:val="00D95FF4"/>
    <w:rsid w:val="00DA0B86"/>
    <w:rsid w:val="00DA1A30"/>
    <w:rsid w:val="00DA5B0A"/>
    <w:rsid w:val="00DB3E61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32C8"/>
    <w:rsid w:val="00E95B73"/>
    <w:rsid w:val="00E9600A"/>
    <w:rsid w:val="00EA7B9C"/>
    <w:rsid w:val="00EB0DA9"/>
    <w:rsid w:val="00EB1054"/>
    <w:rsid w:val="00EE7F32"/>
    <w:rsid w:val="00EF0493"/>
    <w:rsid w:val="00EF1787"/>
    <w:rsid w:val="00EF18FD"/>
    <w:rsid w:val="00EF1E5B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3375BB1C58FF42AD71FCF8606B1E86" ma:contentTypeVersion="13" ma:contentTypeDescription="Ustvari nov dokument." ma:contentTypeScope="" ma:versionID="f043f245b8e908d2cb425b2d4231aeeb">
  <xsd:schema xmlns:xsd="http://www.w3.org/2001/XMLSchema" xmlns:xs="http://www.w3.org/2001/XMLSchema" xmlns:p="http://schemas.microsoft.com/office/2006/metadata/properties" xmlns:ns3="75f1af22-b8d8-4a17-91a7-4f2e132de472" xmlns:ns4="bb13e6ca-d7fc-478d-809f-9ed7c4ee7391" targetNamespace="http://schemas.microsoft.com/office/2006/metadata/properties" ma:root="true" ma:fieldsID="9c7f6347eea7c59b3eb72ae3d4e2760a" ns3:_="" ns4:_="">
    <xsd:import namespace="75f1af22-b8d8-4a17-91a7-4f2e132de472"/>
    <xsd:import namespace="bb13e6ca-d7fc-478d-809f-9ed7c4ee739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f1af22-b8d8-4a17-91a7-4f2e132de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13e6ca-d7fc-478d-809f-9ed7c4ee739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b13e6ca-d7fc-478d-809f-9ed7c4ee7391">
      <UserInfo>
        <DisplayName/>
        <AccountId xsi:nil="true"/>
        <AccountType/>
      </UserInfo>
    </SharedWithUsers>
    <_activity xmlns="75f1af22-b8d8-4a17-91a7-4f2e132de47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F705C3B-C8EB-4BBD-B71B-730972050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f1af22-b8d8-4a17-91a7-4f2e132de472"/>
    <ds:schemaRef ds:uri="bb13e6ca-d7fc-478d-809f-9ed7c4ee73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BDB883-B5AB-43FD-8397-71D413C4E58F}">
  <ds:schemaRefs>
    <ds:schemaRef ds:uri="http://schemas.microsoft.com/office/2006/documentManagement/types"/>
    <ds:schemaRef ds:uri="http://schemas.microsoft.com/office/infopath/2007/PartnerControls"/>
    <ds:schemaRef ds:uri="75f1af22-b8d8-4a17-91a7-4f2e132de472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bb13e6ca-d7fc-478d-809f-9ed7c4ee7391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DFA9D2E-75CB-4FF9-8D0E-BE4760EC3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4</TotalTime>
  <Pages>1</Pages>
  <Words>171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5</cp:revision>
  <cp:lastPrinted>2023-05-10T11:57:00Z</cp:lastPrinted>
  <dcterms:created xsi:type="dcterms:W3CDTF">2023-05-23T13:20:00Z</dcterms:created>
  <dcterms:modified xsi:type="dcterms:W3CDTF">2023-08-21T10:00:00Z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0x010100343375BB1C58FF42AD71FCF8606B1E86</vt:lpwstr>
  </property>
  <property fmtid="{D5CDD505-2E9C-101B-9397-08002B2CF9AE}" pid="3" name="MediaServiceImageTags">
    <vt:lpwstr/>
  </property>
</Properties>
</file>